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27431286" w:rsidR="00C44B8B" w:rsidRPr="0052681C" w:rsidRDefault="0058138D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8138D">
              <w:rPr>
                <w:b/>
                <w:sz w:val="26"/>
                <w:szCs w:val="26"/>
              </w:rPr>
              <w:t>202A_</w:t>
            </w:r>
            <w:r w:rsidR="009F7350">
              <w:rPr>
                <w:b/>
                <w:sz w:val="26"/>
                <w:szCs w:val="26"/>
              </w:rPr>
              <w:t>244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63B48DAB" w:rsidR="00C44B8B" w:rsidRPr="0052681C" w:rsidRDefault="00A3482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2321871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83268FB" w14:textId="54CA62E5" w:rsidR="00612811" w:rsidRPr="00FF22A4" w:rsidRDefault="00FA14B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proofErr w:type="gramStart"/>
      <w:r w:rsidR="00AA2301">
        <w:rPr>
          <w:b/>
          <w:sz w:val="26"/>
          <w:szCs w:val="26"/>
          <w:lang w:val="en-US"/>
        </w:rPr>
        <w:t>C</w:t>
      </w:r>
      <w:proofErr w:type="spellStart"/>
      <w:proofErr w:type="gramEnd"/>
      <w:r w:rsidR="00AA2301">
        <w:rPr>
          <w:b/>
          <w:sz w:val="26"/>
          <w:szCs w:val="26"/>
        </w:rPr>
        <w:t>оединитель</w:t>
      </w:r>
      <w:proofErr w:type="spellEnd"/>
      <w:r w:rsidR="00AA2301">
        <w:rPr>
          <w:b/>
          <w:sz w:val="26"/>
          <w:szCs w:val="26"/>
        </w:rPr>
        <w:t xml:space="preserve"> </w:t>
      </w:r>
      <w:r w:rsidR="00AA2301">
        <w:rPr>
          <w:b/>
          <w:sz w:val="26"/>
          <w:szCs w:val="26"/>
          <w:lang w:val="en-US"/>
        </w:rPr>
        <w:t>UU</w:t>
      </w:r>
      <w:r w:rsidR="00AA2301">
        <w:rPr>
          <w:b/>
          <w:sz w:val="26"/>
          <w:szCs w:val="26"/>
        </w:rPr>
        <w:t xml:space="preserve"> 7-16</w:t>
      </w:r>
      <w:r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AA670B" w:rsidRPr="00FF22A4">
        <w:rPr>
          <w:b/>
          <w:sz w:val="26"/>
          <w:szCs w:val="26"/>
          <w:u w:val="single"/>
          <w:lang w:val="en-US"/>
        </w:rPr>
        <w:t>A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8FE" w14:textId="25A8E732" w:rsidR="00C851B2" w:rsidRPr="00610D22" w:rsidRDefault="00C9305C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41E44" w:rsidRPr="00080FF6">
        <w:rPr>
          <w:sz w:val="24"/>
          <w:szCs w:val="24"/>
        </w:rPr>
        <w:t xml:space="preserve">Технические требования, характеристики </w:t>
      </w:r>
      <w:r w:rsidR="00770408" w:rsidRPr="00080FF6">
        <w:rPr>
          <w:sz w:val="24"/>
          <w:szCs w:val="24"/>
        </w:rPr>
        <w:t>линейной арматуры и гасителей вибрации</w:t>
      </w:r>
      <w:r w:rsidR="005F3212" w:rsidRPr="00080FF6">
        <w:rPr>
          <w:sz w:val="24"/>
          <w:szCs w:val="24"/>
        </w:rPr>
        <w:t xml:space="preserve"> </w:t>
      </w:r>
      <w:r w:rsidR="004F4E9E" w:rsidRPr="00080FF6">
        <w:rPr>
          <w:sz w:val="24"/>
          <w:szCs w:val="24"/>
        </w:rPr>
        <w:t xml:space="preserve">должны соответствовать </w:t>
      </w:r>
      <w:r w:rsidR="009F7350">
        <w:rPr>
          <w:sz w:val="24"/>
          <w:szCs w:val="24"/>
        </w:rPr>
        <w:t xml:space="preserve">следующим </w:t>
      </w:r>
      <w:r w:rsidR="004F4E9E" w:rsidRPr="00080FF6">
        <w:rPr>
          <w:sz w:val="24"/>
          <w:szCs w:val="24"/>
        </w:rPr>
        <w:t>параметрам</w:t>
      </w:r>
      <w:r w:rsidR="009F7350">
        <w:rPr>
          <w:sz w:val="24"/>
          <w:szCs w:val="24"/>
        </w:rPr>
        <w:t>:</w:t>
      </w:r>
    </w:p>
    <w:p w14:paraId="583268FF" w14:textId="1432FD82" w:rsidR="00C851B2" w:rsidRPr="00610D22" w:rsidRDefault="00C851B2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03341263" w14:textId="2F254C09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44E2AEAA" wp14:editId="12F93443">
            <wp:extent cx="6128217" cy="3333750"/>
            <wp:effectExtent l="0" t="0" r="6350" b="0"/>
            <wp:docPr id="2" name="Рисунок 2" descr="&amp;Scy;&amp;ocy;&amp;iecy;&amp;dcy;&amp;icy;&amp;ncy;&amp;icy;&amp;tcy;&amp;iecy;&amp;lcy;&amp;softcy; UU 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ocy;&amp;iecy;&amp;dcy;&amp;icy;&amp;ncy;&amp;icy;&amp;tcy;&amp;iecy;&amp;lcy;&amp;softcy; UU 7-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02" cy="334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B31B0" w14:textId="7DB367BF" w:rsidR="00A34829" w:rsidRDefault="00E017F3" w:rsidP="00E017F3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E017F3">
        <w:rPr>
          <w:sz w:val="24"/>
          <w:szCs w:val="24"/>
        </w:rPr>
        <w:t>Предназначен для соединения серьги</w:t>
      </w:r>
      <w:proofErr w:type="gramStart"/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С</w:t>
      </w:r>
      <w:proofErr w:type="gramEnd"/>
      <w:r w:rsidRPr="00E017F3">
        <w:rPr>
          <w:sz w:val="24"/>
          <w:szCs w:val="24"/>
        </w:rPr>
        <w:t xml:space="preserve"> 7-16, входящей в состав траверсы,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proofErr w:type="spellStart"/>
      <w:r w:rsidRPr="00E017F3">
        <w:rPr>
          <w:sz w:val="24"/>
          <w:szCs w:val="24"/>
        </w:rPr>
        <w:t>оконцевателем</w:t>
      </w:r>
      <w:proofErr w:type="spellEnd"/>
      <w:r w:rsidRPr="00E017F3">
        <w:rPr>
          <w:sz w:val="24"/>
          <w:szCs w:val="24"/>
        </w:rPr>
        <w:t xml:space="preserve"> типа «пестик»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полимерного натяжного изолятора.</w:t>
      </w:r>
    </w:p>
    <w:p w14:paraId="2D8C62B4" w14:textId="77777777" w:rsidR="00E017F3" w:rsidRPr="00A34829" w:rsidRDefault="00E017F3" w:rsidP="00E017F3">
      <w:pPr>
        <w:ind w:firstLine="0"/>
        <w:jc w:val="left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38"/>
        <w:gridCol w:w="3003"/>
        <w:gridCol w:w="1862"/>
      </w:tblGrid>
      <w:tr w:rsidR="00A34829" w:rsidRPr="00A34829" w14:paraId="052B9E44" w14:textId="77777777" w:rsidTr="00E017F3">
        <w:trPr>
          <w:tblCellSpacing w:w="7" w:type="dxa"/>
          <w:jc w:val="center"/>
        </w:trPr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DDAB8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C9E03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>Разрушающая нагрузка, кН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69269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 xml:space="preserve">Масса, </w:t>
            </w:r>
            <w:proofErr w:type="gramStart"/>
            <w:r w:rsidRPr="00A34829">
              <w:rPr>
                <w:bCs/>
                <w:sz w:val="24"/>
                <w:szCs w:val="24"/>
              </w:rPr>
              <w:t>г</w:t>
            </w:r>
            <w:proofErr w:type="gramEnd"/>
          </w:p>
        </w:tc>
      </w:tr>
      <w:tr w:rsidR="00A34829" w:rsidRPr="00A34829" w14:paraId="6B62B5C2" w14:textId="77777777" w:rsidTr="00E017F3">
        <w:trPr>
          <w:tblCellSpacing w:w="7" w:type="dxa"/>
          <w:jc w:val="center"/>
        </w:trPr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33B31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sz w:val="24"/>
                <w:szCs w:val="24"/>
              </w:rPr>
              <w:t>UU 7-16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2B23F" w14:textId="44E3D21B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</w:t>
            </w:r>
            <w:r w:rsidRPr="00A34829">
              <w:rPr>
                <w:sz w:val="24"/>
                <w:szCs w:val="24"/>
              </w:rPr>
              <w:t>70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D0702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sz w:val="24"/>
                <w:szCs w:val="24"/>
              </w:rPr>
              <w:t>400</w:t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583269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832690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8326903" w14:textId="77777777" w:rsidR="00C9305C" w:rsidRPr="0052681C" w:rsidRDefault="00C9305C" w:rsidP="00C930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5832690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32690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32690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8326907" w14:textId="1386D09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F7350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326908" w14:textId="4368903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</w:t>
      </w:r>
      <w:r w:rsidR="009F7350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8326909" w14:textId="78E3960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F7350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5832690A" w14:textId="7FA8E07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F7350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proofErr w:type="spellStart"/>
      <w:r w:rsidR="00706055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5832690B" w14:textId="7A57496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C667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832690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832690D" w14:textId="2A9D785A" w:rsidR="00DE0C6D" w:rsidRPr="0052681C" w:rsidRDefault="00843900" w:rsidP="00C930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9F7350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832690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832690F" w14:textId="61EB64D1" w:rsidR="0052681C" w:rsidRPr="00C851B2" w:rsidRDefault="009F735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п.1 ТЗ</w:t>
      </w:r>
      <w:r w:rsidR="00C9305C">
        <w:rPr>
          <w:sz w:val="24"/>
          <w:szCs w:val="24"/>
        </w:rPr>
        <w:t>;</w:t>
      </w:r>
    </w:p>
    <w:p w14:paraId="5832691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832691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832691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32691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832691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32691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832691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832691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8326918" w14:textId="78B22F26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0605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832691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32691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832691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13668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32691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2691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832691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832691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2692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832692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832692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832692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32692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32692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832692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83269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32692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832692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832692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92B" w14:textId="50CA020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9F7350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5832692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32692D" w14:textId="77777777" w:rsidR="001D6900" w:rsidRPr="0052681C" w:rsidRDefault="001D6900" w:rsidP="00451C4D">
      <w:pPr>
        <w:rPr>
          <w:sz w:val="26"/>
          <w:szCs w:val="26"/>
        </w:rPr>
      </w:pPr>
    </w:p>
    <w:p w14:paraId="5832692E" w14:textId="77777777" w:rsidR="004A2665" w:rsidRPr="0052681C" w:rsidRDefault="004A2665" w:rsidP="00451C4D">
      <w:pPr>
        <w:rPr>
          <w:sz w:val="26"/>
          <w:szCs w:val="26"/>
        </w:rPr>
      </w:pPr>
    </w:p>
    <w:p w14:paraId="5832692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32693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83269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3F840" w14:textId="77777777" w:rsidR="00337C9F" w:rsidRDefault="00337C9F">
      <w:r>
        <w:separator/>
      </w:r>
    </w:p>
  </w:endnote>
  <w:endnote w:type="continuationSeparator" w:id="0">
    <w:p w14:paraId="49A776ED" w14:textId="77777777" w:rsidR="00337C9F" w:rsidRDefault="00337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56943" w14:textId="77777777" w:rsidR="00337C9F" w:rsidRDefault="00337C9F">
      <w:r>
        <w:separator/>
      </w:r>
    </w:p>
  </w:footnote>
  <w:footnote w:type="continuationSeparator" w:id="0">
    <w:p w14:paraId="2F199098" w14:textId="77777777" w:rsidR="00337C9F" w:rsidRDefault="00337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C9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516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7F7C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350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968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A44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schemas.microsoft.com/sharepoint/v3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B2DDA73-5A25-43B9-A756-6B23526F2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DE3E2E-13F9-449B-9348-A4350F2D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4</Pages>
  <Words>1194</Words>
  <Characters>6809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2010-09-30T14:29:00Z</cp:lastPrinted>
  <dcterms:created xsi:type="dcterms:W3CDTF">2016-03-02T13:52:00Z</dcterms:created>
  <dcterms:modified xsi:type="dcterms:W3CDTF">2016-03-02T13:52:00Z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